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18282" w14:textId="77777777" w:rsidR="00C00C8A" w:rsidRDefault="00C00C8A" w:rsidP="00C00C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BATE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fl.1447)</w:t>
      </w:r>
    </w:p>
    <w:p w14:paraId="2C289729" w14:textId="77777777" w:rsidR="00C00C8A" w:rsidRDefault="00C00C8A" w:rsidP="00C00C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Lincoln College, Oxford University.</w:t>
      </w:r>
    </w:p>
    <w:p w14:paraId="2C3BC2E2" w14:textId="77777777" w:rsidR="00C00C8A" w:rsidRDefault="00C00C8A" w:rsidP="00C00C8A">
      <w:pPr>
        <w:pStyle w:val="NoSpacing"/>
        <w:rPr>
          <w:rFonts w:cs="Times New Roman"/>
          <w:szCs w:val="24"/>
        </w:rPr>
      </w:pPr>
    </w:p>
    <w:p w14:paraId="0BB01A6B" w14:textId="77777777" w:rsidR="00C00C8A" w:rsidRDefault="00C00C8A" w:rsidP="00C00C8A">
      <w:pPr>
        <w:pStyle w:val="NoSpacing"/>
        <w:rPr>
          <w:rFonts w:cs="Times New Roman"/>
          <w:szCs w:val="24"/>
        </w:rPr>
      </w:pPr>
    </w:p>
    <w:p w14:paraId="7DF224D4" w14:textId="77777777" w:rsidR="00C00C8A" w:rsidRDefault="00C00C8A" w:rsidP="00C00C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1447</w:t>
      </w:r>
      <w:r>
        <w:rPr>
          <w:rFonts w:cs="Times New Roman"/>
          <w:szCs w:val="24"/>
        </w:rPr>
        <w:tab/>
        <w:t>Proctor.</w:t>
      </w:r>
    </w:p>
    <w:p w14:paraId="4D7BCE6E" w14:textId="77777777" w:rsidR="00C00C8A" w:rsidRDefault="00C00C8A" w:rsidP="00C00C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("Oxford </w:t>
      </w:r>
      <w:proofErr w:type="spellStart"/>
      <w:r>
        <w:rPr>
          <w:rFonts w:cs="Times New Roman"/>
          <w:szCs w:val="24"/>
        </w:rPr>
        <w:t>Honours</w:t>
      </w:r>
      <w:proofErr w:type="spellEnd"/>
      <w:r>
        <w:rPr>
          <w:rFonts w:cs="Times New Roman"/>
          <w:szCs w:val="24"/>
        </w:rPr>
        <w:t xml:space="preserve"> 1220 – 1896" pub. The Clarendon Press 1894 p.15)</w:t>
      </w:r>
    </w:p>
    <w:p w14:paraId="21AB1DB7" w14:textId="77777777" w:rsidR="00C00C8A" w:rsidRDefault="00C00C8A" w:rsidP="00C00C8A">
      <w:pPr>
        <w:pStyle w:val="NoSpacing"/>
        <w:rPr>
          <w:rFonts w:cs="Times New Roman"/>
          <w:szCs w:val="24"/>
        </w:rPr>
      </w:pPr>
    </w:p>
    <w:p w14:paraId="3C9FC175" w14:textId="77777777" w:rsidR="00C00C8A" w:rsidRDefault="00C00C8A" w:rsidP="00C00C8A">
      <w:pPr>
        <w:pStyle w:val="NoSpacing"/>
        <w:rPr>
          <w:rFonts w:cs="Times New Roman"/>
          <w:szCs w:val="24"/>
        </w:rPr>
      </w:pPr>
    </w:p>
    <w:p w14:paraId="57CD8663" w14:textId="77777777" w:rsidR="00C00C8A" w:rsidRDefault="00C00C8A" w:rsidP="00C00C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November 2024</w:t>
      </w:r>
    </w:p>
    <w:p w14:paraId="498BF47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D66F7E" w14:textId="77777777" w:rsidR="00C00C8A" w:rsidRDefault="00C00C8A" w:rsidP="009139A6">
      <w:r>
        <w:separator/>
      </w:r>
    </w:p>
  </w:endnote>
  <w:endnote w:type="continuationSeparator" w:id="0">
    <w:p w14:paraId="266D1DD7" w14:textId="77777777" w:rsidR="00C00C8A" w:rsidRDefault="00C00C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49CB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D3BB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8433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CBF2A3" w14:textId="77777777" w:rsidR="00C00C8A" w:rsidRDefault="00C00C8A" w:rsidP="009139A6">
      <w:r>
        <w:separator/>
      </w:r>
    </w:p>
  </w:footnote>
  <w:footnote w:type="continuationSeparator" w:id="0">
    <w:p w14:paraId="48A0C43B" w14:textId="77777777" w:rsidR="00C00C8A" w:rsidRDefault="00C00C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E84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E344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0F5CE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C8A"/>
    <w:rsid w:val="000666E0"/>
    <w:rsid w:val="002510B7"/>
    <w:rsid w:val="00270799"/>
    <w:rsid w:val="005C130B"/>
    <w:rsid w:val="007F6A19"/>
    <w:rsid w:val="00826F5C"/>
    <w:rsid w:val="009139A6"/>
    <w:rsid w:val="009411C2"/>
    <w:rsid w:val="009448BB"/>
    <w:rsid w:val="00947624"/>
    <w:rsid w:val="00A3176C"/>
    <w:rsid w:val="00AE65F8"/>
    <w:rsid w:val="00BA00AB"/>
    <w:rsid w:val="00C00C8A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CCF96"/>
  <w15:chartTrackingRefBased/>
  <w15:docId w15:val="{CAE8511F-B2C3-4286-94FA-59753E03C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2024-11-03T07:36:00Z</dcterms:created>
  <dcterms:modified xsi:type="dcterms:W3CDTF">2024-11-03T07:37:00Z</dcterms:modified>
</cp:coreProperties>
</file>